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6be7639" w14:textId="6be7639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207785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07785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077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78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78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78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78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49272-7FDE-45CC-8962-5B7D4ADC71F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ERSTE&amp;STEIERMÄRKISCHE BANKA dioničko društvo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